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9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2"/>
      </w:tblGrid>
      <w:tr w:rsidR="00A7387B" w:rsidRPr="003C0A34" w14:paraId="5B8F05C2" w14:textId="77777777" w:rsidTr="00753B92">
        <w:tc>
          <w:tcPr>
            <w:tcW w:w="25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BF49BB" w14:textId="77777777" w:rsidR="00A7387B" w:rsidRPr="003C0A34" w:rsidRDefault="00A7387B" w:rsidP="00753B92">
            <w:pPr>
              <w:pStyle w:val="newncpi"/>
              <w:spacing w:line="280" w:lineRule="exact"/>
              <w:rPr>
                <w:sz w:val="30"/>
                <w:szCs w:val="30"/>
              </w:rPr>
            </w:pPr>
            <w:r w:rsidRPr="003C0A34">
              <w:t> </w:t>
            </w:r>
            <w:r w:rsidRPr="003C0A34">
              <w:rPr>
                <w:sz w:val="30"/>
                <w:szCs w:val="30"/>
              </w:rPr>
              <w:t> </w:t>
            </w:r>
          </w:p>
        </w:tc>
        <w:tc>
          <w:tcPr>
            <w:tcW w:w="24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C6A8C" w14:textId="77777777" w:rsidR="00A7387B" w:rsidRPr="003C0A34" w:rsidRDefault="00A7387B" w:rsidP="00753B92">
            <w:pPr>
              <w:pStyle w:val="append1"/>
              <w:spacing w:after="0"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 xml:space="preserve">Приложение </w:t>
            </w:r>
          </w:p>
          <w:p w14:paraId="331027A5" w14:textId="77777777" w:rsidR="00A7387B" w:rsidRPr="003C0A34" w:rsidRDefault="00A7387B" w:rsidP="00753B92">
            <w:pPr>
              <w:pStyle w:val="append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 xml:space="preserve">к </w:t>
            </w:r>
            <w:r>
              <w:rPr>
                <w:sz w:val="30"/>
                <w:szCs w:val="30"/>
              </w:rPr>
              <w:t>Р</w:t>
            </w:r>
            <w:r w:rsidRPr="003C0A34">
              <w:rPr>
                <w:sz w:val="30"/>
                <w:szCs w:val="30"/>
              </w:rPr>
              <w:t>егламенту</w:t>
            </w:r>
          </w:p>
          <w:p w14:paraId="0DCDB3EB" w14:textId="77777777" w:rsidR="00A7387B" w:rsidRPr="003C0A34" w:rsidRDefault="00A7387B" w:rsidP="00753B92">
            <w:pPr>
              <w:pStyle w:val="append"/>
              <w:spacing w:line="280" w:lineRule="exact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 xml:space="preserve">административной процедуры, осуществляемой в отношении субъектов хозяйствования, </w:t>
            </w:r>
          </w:p>
          <w:p w14:paraId="277C0315" w14:textId="77777777" w:rsidR="00A7387B" w:rsidRPr="003C0A34" w:rsidRDefault="00A7387B" w:rsidP="00753B92">
            <w:pPr>
              <w:pStyle w:val="append"/>
              <w:rPr>
                <w:sz w:val="30"/>
                <w:szCs w:val="30"/>
              </w:rPr>
            </w:pPr>
            <w:r w:rsidRPr="003C0A34">
              <w:rPr>
                <w:sz w:val="30"/>
                <w:szCs w:val="30"/>
              </w:rPr>
              <w:t>по подпункту 8.9.6</w:t>
            </w:r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ˮ</w:t>
            </w:r>
            <w:r w:rsidRPr="001A7A34">
              <w:rPr>
                <w:sz w:val="30"/>
                <w:szCs w:val="30"/>
              </w:rPr>
              <w:t>Исключение</w:t>
            </w:r>
            <w:proofErr w:type="spellEnd"/>
            <w:r w:rsidRPr="001A7A34">
              <w:rPr>
                <w:sz w:val="30"/>
                <w:szCs w:val="30"/>
              </w:rPr>
              <w:t xml:space="preserve"> сведений из Реестра б</w:t>
            </w:r>
            <w:r>
              <w:rPr>
                <w:sz w:val="30"/>
                <w:szCs w:val="30"/>
              </w:rPr>
              <w:t xml:space="preserve">ытовых услуг Республики </w:t>
            </w:r>
            <w:proofErr w:type="spellStart"/>
            <w:r>
              <w:rPr>
                <w:sz w:val="30"/>
                <w:szCs w:val="30"/>
              </w:rPr>
              <w:t>Беларусьˮ</w:t>
            </w:r>
            <w:proofErr w:type="spellEnd"/>
          </w:p>
        </w:tc>
      </w:tr>
    </w:tbl>
    <w:p w14:paraId="18DCC81C" w14:textId="77777777" w:rsidR="00A7387B" w:rsidRPr="003C0A34" w:rsidRDefault="00A7387B" w:rsidP="00A7387B">
      <w:pPr>
        <w:rPr>
          <w:sz w:val="26"/>
          <w:szCs w:val="26"/>
        </w:rPr>
      </w:pPr>
      <w:r w:rsidRPr="003C0A34">
        <w:rPr>
          <w:sz w:val="26"/>
          <w:szCs w:val="26"/>
        </w:rPr>
        <w:t xml:space="preserve">  </w:t>
      </w:r>
    </w:p>
    <w:p w14:paraId="68F58B79" w14:textId="77777777" w:rsidR="00A7387B" w:rsidRPr="003C0A34" w:rsidRDefault="00A7387B" w:rsidP="00A7387B">
      <w:pPr>
        <w:pStyle w:val="onestring"/>
        <w:tabs>
          <w:tab w:val="left" w:pos="5812"/>
        </w:tabs>
        <w:rPr>
          <w:sz w:val="26"/>
          <w:szCs w:val="26"/>
        </w:rPr>
      </w:pPr>
      <w:r w:rsidRPr="003C0A34">
        <w:rPr>
          <w:sz w:val="26"/>
          <w:szCs w:val="26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4817"/>
      </w:tblGrid>
      <w:tr w:rsidR="00A7387B" w:rsidRPr="003C0A34" w14:paraId="61CF99F6" w14:textId="77777777" w:rsidTr="00753B92">
        <w:trPr>
          <w:trHeight w:val="283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F48EBA" w14:textId="77777777" w:rsidR="00A7387B" w:rsidRPr="003C0A34" w:rsidRDefault="00A7387B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49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7145361" w14:textId="77777777" w:rsidR="00A7387B" w:rsidRPr="003C0A34" w:rsidRDefault="00A7387B" w:rsidP="00753B92">
            <w:pPr>
              <w:pStyle w:val="newncpi0"/>
              <w:tabs>
                <w:tab w:val="left" w:pos="5812"/>
              </w:tabs>
              <w:rPr>
                <w:sz w:val="26"/>
                <w:szCs w:val="26"/>
              </w:rPr>
            </w:pPr>
          </w:p>
        </w:tc>
      </w:tr>
      <w:tr w:rsidR="00A7387B" w:rsidRPr="003C0A34" w14:paraId="4B0F6304" w14:textId="77777777" w:rsidTr="00753B92">
        <w:trPr>
          <w:trHeight w:val="240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525798" w14:textId="77777777" w:rsidR="00A7387B" w:rsidRPr="003C0A34" w:rsidRDefault="00A7387B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 </w:t>
            </w:r>
          </w:p>
        </w:tc>
        <w:tc>
          <w:tcPr>
            <w:tcW w:w="249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F74B45" w14:textId="77777777" w:rsidR="00A7387B" w:rsidRPr="003C0A34" w:rsidRDefault="00A7387B" w:rsidP="00753B92">
            <w:pPr>
              <w:pStyle w:val="table10"/>
              <w:tabs>
                <w:tab w:val="left" w:pos="5812"/>
              </w:tabs>
              <w:rPr>
                <w:sz w:val="26"/>
                <w:szCs w:val="26"/>
              </w:rPr>
            </w:pPr>
            <w:r w:rsidRPr="003C0A34">
              <w:rPr>
                <w:sz w:val="26"/>
                <w:szCs w:val="26"/>
              </w:rPr>
              <w:t>(</w:t>
            </w:r>
            <w:r w:rsidRPr="00893BB2">
              <w:rPr>
                <w:sz w:val="26"/>
                <w:szCs w:val="26"/>
              </w:rPr>
              <w:t xml:space="preserve">наименование органа, уполномоченного на формирование территориальной базы данных государственного информационного </w:t>
            </w:r>
            <w:proofErr w:type="gramStart"/>
            <w:r w:rsidRPr="00893BB2">
              <w:rPr>
                <w:sz w:val="26"/>
                <w:szCs w:val="26"/>
              </w:rPr>
              <w:t xml:space="preserve">ресурса </w:t>
            </w:r>
            <w:r w:rsidRPr="004D0D35">
              <w:rPr>
                <w:sz w:val="26"/>
                <w:szCs w:val="26"/>
              </w:rPr>
              <w:t>”</w:t>
            </w:r>
            <w:r w:rsidRPr="00893BB2">
              <w:rPr>
                <w:sz w:val="26"/>
                <w:szCs w:val="26"/>
              </w:rPr>
              <w:t>Реестр</w:t>
            </w:r>
            <w:proofErr w:type="gramEnd"/>
            <w:r w:rsidRPr="00893BB2">
              <w:rPr>
                <w:sz w:val="26"/>
                <w:szCs w:val="26"/>
              </w:rPr>
              <w:t xml:space="preserve"> бытовых услуг Республики Беларусь</w:t>
            </w:r>
            <w:r w:rsidRPr="00893BB2">
              <w:rPr>
                <w:spacing w:val="-6"/>
                <w:sz w:val="26"/>
                <w:szCs w:val="26"/>
              </w:rPr>
              <w:t>“</w:t>
            </w:r>
            <w:r w:rsidRPr="00893BB2">
              <w:rPr>
                <w:sz w:val="26"/>
                <w:szCs w:val="26"/>
              </w:rPr>
              <w:t>)</w:t>
            </w:r>
          </w:p>
        </w:tc>
      </w:tr>
      <w:tr w:rsidR="00A7387B" w:rsidRPr="003C0A34" w14:paraId="41D9C841" w14:textId="77777777" w:rsidTr="00753B92">
        <w:trPr>
          <w:trHeight w:val="240"/>
        </w:trPr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8567F33" w14:textId="77777777" w:rsidR="00A7387B" w:rsidRPr="003C0A34" w:rsidRDefault="00A7387B" w:rsidP="00753B92">
            <w:pPr>
              <w:pStyle w:val="table10"/>
              <w:tabs>
                <w:tab w:val="left" w:pos="5812"/>
              </w:tabs>
              <w:ind w:right="775"/>
              <w:rPr>
                <w:sz w:val="26"/>
                <w:szCs w:val="26"/>
              </w:rPr>
            </w:pPr>
          </w:p>
        </w:tc>
        <w:tc>
          <w:tcPr>
            <w:tcW w:w="249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95A8CD7" w14:textId="77777777" w:rsidR="00A7387B" w:rsidRPr="003C0A34" w:rsidRDefault="00A7387B" w:rsidP="00753B92">
            <w:pPr>
              <w:pStyle w:val="newncpi0"/>
              <w:tabs>
                <w:tab w:val="left" w:pos="5812"/>
              </w:tabs>
              <w:rPr>
                <w:sz w:val="26"/>
                <w:szCs w:val="26"/>
              </w:rPr>
            </w:pPr>
          </w:p>
        </w:tc>
      </w:tr>
    </w:tbl>
    <w:p w14:paraId="5AE44FA3" w14:textId="77777777" w:rsidR="00A7387B" w:rsidRPr="000A18B4" w:rsidRDefault="00A7387B" w:rsidP="00A7387B">
      <w:pPr>
        <w:spacing w:line="280" w:lineRule="exact"/>
        <w:ind w:firstLine="4820"/>
        <w:rPr>
          <w:sz w:val="20"/>
          <w:highlight w:val="yellow"/>
          <w:lang w:eastAsia="en-US"/>
        </w:rPr>
      </w:pPr>
    </w:p>
    <w:p w14:paraId="03CFFAE2" w14:textId="77777777" w:rsidR="00A7387B" w:rsidRPr="003C0A34" w:rsidRDefault="00A7387B" w:rsidP="00A7387B">
      <w:pPr>
        <w:pStyle w:val="titlep"/>
        <w:spacing w:before="0" w:after="0"/>
        <w:rPr>
          <w:sz w:val="26"/>
          <w:szCs w:val="26"/>
        </w:rPr>
      </w:pPr>
      <w:r w:rsidRPr="003C0A34">
        <w:rPr>
          <w:sz w:val="26"/>
          <w:szCs w:val="26"/>
        </w:rPr>
        <w:t>ЗАЯВЛЕНИЕ</w:t>
      </w:r>
      <w:r>
        <w:rPr>
          <w:sz w:val="26"/>
          <w:szCs w:val="26"/>
          <w:vertAlign w:val="superscript"/>
        </w:rPr>
        <w:t>*</w:t>
      </w:r>
    </w:p>
    <w:p w14:paraId="5CD85B55" w14:textId="77777777" w:rsidR="00A7387B" w:rsidRPr="003C0A34" w:rsidRDefault="00A7387B" w:rsidP="00A7387B">
      <w:pPr>
        <w:pStyle w:val="titlep"/>
        <w:spacing w:before="0" w:after="0"/>
        <w:rPr>
          <w:sz w:val="26"/>
          <w:szCs w:val="26"/>
        </w:rPr>
      </w:pPr>
      <w:r w:rsidRPr="003C0A34">
        <w:rPr>
          <w:sz w:val="26"/>
          <w:szCs w:val="26"/>
        </w:rPr>
        <w:t xml:space="preserve">об исключении сведений из государственного информационного ресурса </w:t>
      </w:r>
      <w:r w:rsidRPr="003C0A34">
        <w:rPr>
          <w:sz w:val="26"/>
          <w:szCs w:val="26"/>
          <w:lang w:val="be-BY"/>
        </w:rPr>
        <w:t>“</w:t>
      </w:r>
      <w:r w:rsidRPr="003C0A34">
        <w:rPr>
          <w:sz w:val="26"/>
          <w:szCs w:val="26"/>
        </w:rPr>
        <w:t>Реестр</w:t>
      </w:r>
    </w:p>
    <w:p w14:paraId="7334C4A9" w14:textId="77777777" w:rsidR="00A7387B" w:rsidRPr="003C0A34" w:rsidRDefault="00A7387B" w:rsidP="00A7387B">
      <w:pPr>
        <w:pStyle w:val="titlep"/>
        <w:spacing w:before="0" w:after="0"/>
        <w:rPr>
          <w:sz w:val="26"/>
          <w:szCs w:val="26"/>
          <w:lang w:val="be-BY"/>
        </w:rPr>
      </w:pPr>
      <w:r w:rsidRPr="003C0A34">
        <w:rPr>
          <w:sz w:val="26"/>
          <w:szCs w:val="26"/>
        </w:rPr>
        <w:t>                    бытовых услуг Республики Беларусь</w:t>
      </w:r>
      <w:r w:rsidRPr="003C0A34">
        <w:rPr>
          <w:sz w:val="26"/>
          <w:szCs w:val="26"/>
          <w:lang w:val="be-BY"/>
        </w:rPr>
        <w:t>”</w:t>
      </w:r>
    </w:p>
    <w:p w14:paraId="4A69801B" w14:textId="77777777" w:rsidR="00A7387B" w:rsidRPr="000A18B4" w:rsidRDefault="00A7387B" w:rsidP="00A7387B">
      <w:pPr>
        <w:pStyle w:val="titlep"/>
        <w:spacing w:before="0" w:after="0"/>
        <w:rPr>
          <w:sz w:val="14"/>
          <w:szCs w:val="26"/>
          <w:lang w:val="be-BY"/>
        </w:rPr>
      </w:pPr>
    </w:p>
    <w:p w14:paraId="4C645743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sz w:val="18"/>
          <w:szCs w:val="18"/>
        </w:rPr>
      </w:pPr>
      <w:r w:rsidRPr="003C0A34">
        <w:rPr>
          <w:rStyle w:val="h-consnonformat"/>
          <w:rFonts w:ascii="Courier New" w:hAnsi="Courier New" w:cs="Courier New"/>
          <w:sz w:val="18"/>
          <w:szCs w:val="18"/>
        </w:rPr>
        <w:t>___________________________________________________________________________</w:t>
      </w:r>
    </w:p>
    <w:p w14:paraId="40747BCF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Style w:val="h-consnonformat"/>
          <w:sz w:val="26"/>
          <w:szCs w:val="26"/>
        </w:rPr>
      </w:pPr>
      <w:r w:rsidRPr="003C0A34">
        <w:rPr>
          <w:rStyle w:val="h-consnonformat"/>
          <w:rFonts w:ascii="Courier New" w:hAnsi="Courier New" w:cs="Courier New"/>
          <w:sz w:val="18"/>
          <w:szCs w:val="18"/>
        </w:rPr>
        <w:t>(</w:t>
      </w:r>
      <w:r w:rsidRPr="003C0A34">
        <w:rPr>
          <w:rStyle w:val="h-consnonformat"/>
          <w:sz w:val="26"/>
          <w:szCs w:val="26"/>
        </w:rPr>
        <w:t>полное наименование юридическог</w:t>
      </w:r>
      <w:r>
        <w:rPr>
          <w:rStyle w:val="h-consnonformat"/>
          <w:sz w:val="26"/>
          <w:szCs w:val="26"/>
        </w:rPr>
        <w:t xml:space="preserve">о </w:t>
      </w:r>
      <w:proofErr w:type="gramStart"/>
      <w:r>
        <w:rPr>
          <w:rStyle w:val="h-consnonformat"/>
          <w:sz w:val="26"/>
          <w:szCs w:val="26"/>
        </w:rPr>
        <w:t>лица</w:t>
      </w:r>
      <w:r w:rsidRPr="003C0A34">
        <w:rPr>
          <w:rStyle w:val="h-consnonformat"/>
          <w:sz w:val="26"/>
          <w:szCs w:val="26"/>
        </w:rPr>
        <w:t>,  фамилия</w:t>
      </w:r>
      <w:proofErr w:type="gramEnd"/>
      <w:r w:rsidRPr="003C0A34">
        <w:rPr>
          <w:rStyle w:val="h-consnonformat"/>
          <w:sz w:val="26"/>
          <w:szCs w:val="26"/>
        </w:rPr>
        <w:t>,</w:t>
      </w:r>
    </w:p>
    <w:p w14:paraId="4FBE7F34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__________________________________________________________________________</w:t>
      </w:r>
    </w:p>
    <w:p w14:paraId="5A22C0E9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      собственное имя, отчество (если таковое имеется) индивидуального</w:t>
      </w:r>
    </w:p>
    <w:p w14:paraId="024F8E61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                           предпринимателя,</w:t>
      </w:r>
    </w:p>
    <w:p w14:paraId="4115C9A6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__________________________________________________________________________</w:t>
      </w:r>
    </w:p>
    <w:p w14:paraId="7BE5B7CD" w14:textId="77777777" w:rsidR="00A7387B" w:rsidRPr="005525DD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  <w:lang w:val="be-BY"/>
        </w:rPr>
      </w:pPr>
      <w:r w:rsidRPr="003C0A34">
        <w:rPr>
          <w:rStyle w:val="h-consnonformat"/>
          <w:sz w:val="26"/>
          <w:szCs w:val="26"/>
        </w:rPr>
        <w:t xml:space="preserve">    учетный номер плательщика, регистрационный номер в </w:t>
      </w:r>
      <w:r>
        <w:rPr>
          <w:rStyle w:val="h-consnonformat"/>
          <w:sz w:val="26"/>
          <w:szCs w:val="26"/>
        </w:rPr>
        <w:t>Едином государственном</w:t>
      </w:r>
      <w:r w:rsidRPr="003C0A34">
        <w:rPr>
          <w:rStyle w:val="h-consnonformat"/>
          <w:sz w:val="26"/>
          <w:szCs w:val="26"/>
        </w:rPr>
        <w:t xml:space="preserve"> регистр</w:t>
      </w:r>
      <w:r>
        <w:rPr>
          <w:rStyle w:val="h-consnonformat"/>
          <w:sz w:val="26"/>
          <w:szCs w:val="26"/>
        </w:rPr>
        <w:t>е</w:t>
      </w:r>
      <w:r w:rsidRPr="003C0A34">
        <w:rPr>
          <w:rStyle w:val="h-consnonformat"/>
          <w:sz w:val="26"/>
          <w:szCs w:val="26"/>
        </w:rPr>
        <w:t xml:space="preserve"> юридических лиц и индивидуальных предпринимателей)</w:t>
      </w:r>
    </w:p>
    <w:p w14:paraId="36C923CB" w14:textId="77777777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ind w:firstLine="450"/>
        <w:rPr>
          <w:sz w:val="26"/>
          <w:szCs w:val="26"/>
        </w:rPr>
      </w:pPr>
      <w:r w:rsidRPr="003C0A34">
        <w:rPr>
          <w:rStyle w:val="fake-non-breaking-space"/>
          <w:sz w:val="26"/>
          <w:szCs w:val="26"/>
        </w:rPr>
        <w:t> </w:t>
      </w:r>
    </w:p>
    <w:p w14:paraId="5D6EE103" w14:textId="77777777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C0A34">
        <w:rPr>
          <w:rStyle w:val="word-wrapper"/>
          <w:sz w:val="26"/>
          <w:szCs w:val="26"/>
        </w:rPr>
        <w:t xml:space="preserve">Прошу исключить сведения из государственного информационного ресурса </w:t>
      </w:r>
      <w:r w:rsidRPr="003C0A34">
        <w:rPr>
          <w:rStyle w:val="word-wrapper"/>
          <w:sz w:val="26"/>
          <w:szCs w:val="26"/>
          <w:lang w:val="be-BY"/>
        </w:rPr>
        <w:t>“</w:t>
      </w:r>
      <w:r w:rsidRPr="003C0A34">
        <w:rPr>
          <w:rStyle w:val="word-wrapper"/>
          <w:sz w:val="26"/>
          <w:szCs w:val="26"/>
        </w:rPr>
        <w:t>Реестр бытовых услуг Республики Беларусь</w:t>
      </w:r>
      <w:r w:rsidRPr="003C0A34">
        <w:rPr>
          <w:rStyle w:val="word-wrapper"/>
          <w:sz w:val="26"/>
          <w:szCs w:val="26"/>
          <w:lang w:val="be-BY"/>
        </w:rPr>
        <w:t>”</w:t>
      </w:r>
      <w:r w:rsidRPr="003C0A34">
        <w:rPr>
          <w:rStyle w:val="word-wrapper"/>
          <w:sz w:val="26"/>
          <w:szCs w:val="26"/>
        </w:rPr>
        <w:t>:</w:t>
      </w:r>
    </w:p>
    <w:p w14:paraId="01BB07C3" w14:textId="77777777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C0A34">
        <w:rPr>
          <w:rStyle w:val="word-wrapper"/>
          <w:sz w:val="26"/>
          <w:szCs w:val="26"/>
        </w:rPr>
        <w:t>1. о субъекте, оказывающем бытовые услуги</w:t>
      </w:r>
    </w:p>
    <w:p w14:paraId="7F2564E1" w14:textId="77777777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C0A34">
        <w:rPr>
          <w:rStyle w:val="word-wrapper"/>
          <w:sz w:val="26"/>
          <w:szCs w:val="26"/>
        </w:rPr>
        <w:t>2. об объекте бытового обслуживания</w:t>
      </w:r>
    </w:p>
    <w:p w14:paraId="589C0FEA" w14:textId="29602EF1" w:rsidR="00A7387B" w:rsidRPr="000A18B4" w:rsidRDefault="00A7387B" w:rsidP="00A7387B">
      <w:pPr>
        <w:pStyle w:val="p-normal"/>
        <w:shd w:val="clear" w:color="auto" w:fill="FFFFFF"/>
        <w:spacing w:before="0" w:beforeAutospacing="0" w:after="0" w:afterAutospacing="0"/>
        <w:ind w:firstLine="450"/>
        <w:rPr>
          <w:sz w:val="14"/>
          <w:szCs w:val="26"/>
        </w:rPr>
      </w:pPr>
    </w:p>
    <w:p w14:paraId="761B5E71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__________________________________________________________________________</w:t>
      </w:r>
    </w:p>
    <w:p w14:paraId="13031E79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6"/>
        </w:rPr>
      </w:pPr>
      <w:r w:rsidRPr="000A18B4">
        <w:rPr>
          <w:rStyle w:val="h-consnonformat"/>
          <w:sz w:val="22"/>
          <w:szCs w:val="26"/>
        </w:rPr>
        <w:t>      (вид и наименование (при наличии) объекта бытового обслуживания,</w:t>
      </w:r>
    </w:p>
    <w:p w14:paraId="79B4C086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__________________________________________________________________________</w:t>
      </w:r>
    </w:p>
    <w:p w14:paraId="264ADA34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0A18B4">
        <w:rPr>
          <w:rStyle w:val="h-consnonformat"/>
          <w:sz w:val="22"/>
          <w:szCs w:val="22"/>
        </w:rPr>
        <w:t>                место нахождения объекта бытового обслуживания,</w:t>
      </w:r>
    </w:p>
    <w:p w14:paraId="20A1CABE" w14:textId="77777777" w:rsidR="00A7387B" w:rsidRPr="003C0A34" w:rsidRDefault="00A7387B" w:rsidP="000A18B4">
      <w:pPr>
        <w:pStyle w:val="p-consnonformat"/>
        <w:pBdr>
          <w:bottom w:val="single" w:sz="4" w:space="1" w:color="auto"/>
        </w:pBdr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__________________________________________________________________________</w:t>
      </w:r>
    </w:p>
    <w:p w14:paraId="79EBAA4B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0A18B4">
        <w:rPr>
          <w:rStyle w:val="h-consnonformat"/>
          <w:sz w:val="22"/>
          <w:szCs w:val="22"/>
        </w:rPr>
        <w:t>                            форма бытового обслуживания)</w:t>
      </w:r>
    </w:p>
    <w:p w14:paraId="60F10631" w14:textId="2B62C39B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ind w:firstLine="450"/>
        <w:rPr>
          <w:sz w:val="26"/>
          <w:szCs w:val="26"/>
        </w:rPr>
      </w:pPr>
    </w:p>
    <w:p w14:paraId="198764E3" w14:textId="77777777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C0A34">
        <w:rPr>
          <w:rStyle w:val="word-wrapper"/>
          <w:sz w:val="26"/>
          <w:szCs w:val="26"/>
        </w:rPr>
        <w:t xml:space="preserve">Регистрационный номер в государственном информационном ресурсе </w:t>
      </w:r>
      <w:r w:rsidRPr="003C0A34">
        <w:rPr>
          <w:rStyle w:val="word-wrapper"/>
          <w:sz w:val="26"/>
          <w:szCs w:val="26"/>
          <w:lang w:val="be-BY"/>
        </w:rPr>
        <w:t>“</w:t>
      </w:r>
      <w:r w:rsidRPr="003C0A34">
        <w:rPr>
          <w:rStyle w:val="word-wrapper"/>
          <w:sz w:val="26"/>
          <w:szCs w:val="26"/>
        </w:rPr>
        <w:t>Реестр бытовых услуг Республики Беларусь</w:t>
      </w:r>
      <w:r w:rsidRPr="003C0A34">
        <w:rPr>
          <w:rStyle w:val="word-wrapper"/>
          <w:sz w:val="26"/>
          <w:szCs w:val="26"/>
          <w:lang w:val="be-BY"/>
        </w:rPr>
        <w:t>”</w:t>
      </w:r>
      <w:r w:rsidRPr="003C0A34">
        <w:rPr>
          <w:rStyle w:val="word-wrapper"/>
          <w:sz w:val="26"/>
          <w:szCs w:val="26"/>
        </w:rPr>
        <w:t xml:space="preserve"> _____</w:t>
      </w:r>
    </w:p>
    <w:p w14:paraId="7A361F32" w14:textId="77777777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3C0A34">
        <w:rPr>
          <w:rStyle w:val="word-wrapper"/>
          <w:sz w:val="26"/>
          <w:szCs w:val="26"/>
        </w:rPr>
        <w:t>Достоверность указанных сведений подтверждаю.</w:t>
      </w:r>
    </w:p>
    <w:p w14:paraId="65D22349" w14:textId="2853A161" w:rsidR="00A7387B" w:rsidRPr="003C0A34" w:rsidRDefault="00A7387B" w:rsidP="00A7387B">
      <w:pPr>
        <w:pStyle w:val="p-normal"/>
        <w:shd w:val="clear" w:color="auto" w:fill="FFFFFF"/>
        <w:spacing w:before="0" w:beforeAutospacing="0" w:after="0" w:afterAutospacing="0"/>
        <w:ind w:firstLine="450"/>
        <w:jc w:val="both"/>
        <w:rPr>
          <w:sz w:val="26"/>
          <w:szCs w:val="26"/>
        </w:rPr>
      </w:pPr>
      <w:r w:rsidRPr="003C0A34">
        <w:rPr>
          <w:rStyle w:val="fake-non-breaking-space"/>
          <w:sz w:val="26"/>
          <w:szCs w:val="26"/>
        </w:rPr>
        <w:t> </w:t>
      </w:r>
    </w:p>
    <w:p w14:paraId="49A0A52D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Cs w:val="26"/>
        </w:rPr>
      </w:pPr>
      <w:r w:rsidRPr="000A18B4">
        <w:rPr>
          <w:rStyle w:val="h-consnonformat"/>
          <w:szCs w:val="26"/>
        </w:rPr>
        <w:t>Руководитель юридического</w:t>
      </w:r>
    </w:p>
    <w:p w14:paraId="32ED7A47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Cs w:val="26"/>
        </w:rPr>
      </w:pPr>
      <w:r w:rsidRPr="000A18B4">
        <w:rPr>
          <w:rStyle w:val="h-consnonformat"/>
          <w:szCs w:val="26"/>
        </w:rPr>
        <w:t>лица (индивидуальный предприниматель)</w:t>
      </w:r>
    </w:p>
    <w:p w14:paraId="5B78C1D8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Cs w:val="26"/>
        </w:rPr>
      </w:pPr>
      <w:r w:rsidRPr="000A18B4">
        <w:rPr>
          <w:rStyle w:val="h-consnonformat"/>
          <w:szCs w:val="26"/>
        </w:rPr>
        <w:t>или уполномоченное им лицо</w:t>
      </w:r>
    </w:p>
    <w:p w14:paraId="42B16352" w14:textId="77777777" w:rsidR="00A7387B" w:rsidRPr="003C0A3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6"/>
          <w:szCs w:val="26"/>
        </w:rPr>
      </w:pPr>
      <w:r w:rsidRPr="003C0A34">
        <w:rPr>
          <w:rStyle w:val="h-consnonformat"/>
          <w:sz w:val="26"/>
          <w:szCs w:val="26"/>
        </w:rPr>
        <w:t>______________________________________   _____________  ___________________</w:t>
      </w:r>
    </w:p>
    <w:p w14:paraId="2A3C1130" w14:textId="77777777" w:rsidR="00A7387B" w:rsidRPr="000A18B4" w:rsidRDefault="00A7387B" w:rsidP="00A7387B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3C0A34">
        <w:rPr>
          <w:rStyle w:val="h-consnonformat"/>
          <w:sz w:val="26"/>
          <w:szCs w:val="26"/>
        </w:rPr>
        <w:t>                                            </w:t>
      </w:r>
      <w:r w:rsidRPr="000A18B4">
        <w:rPr>
          <w:rStyle w:val="h-consnonformat"/>
          <w:sz w:val="22"/>
          <w:szCs w:val="22"/>
        </w:rPr>
        <w:t>(</w:t>
      </w:r>
      <w:proofErr w:type="gramStart"/>
      <w:r w:rsidRPr="000A18B4">
        <w:rPr>
          <w:rStyle w:val="h-consnonformat"/>
          <w:sz w:val="22"/>
          <w:szCs w:val="22"/>
        </w:rPr>
        <w:t>подпись)   </w:t>
      </w:r>
      <w:proofErr w:type="gramEnd"/>
      <w:r w:rsidRPr="000A18B4">
        <w:rPr>
          <w:rStyle w:val="h-consnonformat"/>
          <w:sz w:val="22"/>
          <w:szCs w:val="22"/>
        </w:rPr>
        <w:t>(инициалы, фамилия)</w:t>
      </w:r>
    </w:p>
    <w:p w14:paraId="6FFEDA6D" w14:textId="3707073F" w:rsidR="00A7387B" w:rsidRDefault="00A7387B" w:rsidP="000A18B4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u w:val="single"/>
          <w:lang w:eastAsia="en-US"/>
        </w:rPr>
      </w:pPr>
      <w:r w:rsidRPr="003C0A34">
        <w:rPr>
          <w:rStyle w:val="h-consnonformat"/>
          <w:sz w:val="26"/>
          <w:szCs w:val="26"/>
        </w:rPr>
        <w:t>___​ ______________​ 20__ г.</w:t>
      </w:r>
    </w:p>
    <w:p w14:paraId="51A409B7" w14:textId="77777777" w:rsidR="00A7387B" w:rsidRPr="0012681D" w:rsidRDefault="00A7387B" w:rsidP="00A7387B">
      <w:pPr>
        <w:pStyle w:val="snoski"/>
        <w:rPr>
          <w:sz w:val="22"/>
          <w:szCs w:val="22"/>
          <w:highlight w:val="yellow"/>
          <w:lang w:eastAsia="en-US"/>
        </w:rPr>
      </w:pPr>
      <w:bookmarkStart w:id="0" w:name="_GoBack"/>
      <w:bookmarkEnd w:id="0"/>
      <w:r>
        <w:rPr>
          <w:sz w:val="22"/>
          <w:szCs w:val="22"/>
          <w:vertAlign w:val="superscript"/>
          <w:lang w:val="be-BY"/>
        </w:rPr>
        <w:lastRenderedPageBreak/>
        <w:t>*</w:t>
      </w:r>
      <w:r w:rsidRPr="0012681D">
        <w:rPr>
          <w:sz w:val="22"/>
          <w:szCs w:val="22"/>
          <w:vertAlign w:val="superscript"/>
          <w:lang w:val="be-BY"/>
        </w:rPr>
        <w:t xml:space="preserve"> </w:t>
      </w:r>
      <w:r w:rsidRPr="0012681D">
        <w:rPr>
          <w:sz w:val="22"/>
          <w:szCs w:val="22"/>
        </w:rPr>
        <w:t>Заявления в электронной форме подаются в виде электронного документа.</w:t>
      </w:r>
    </w:p>
    <w:p w14:paraId="3C747FCF" w14:textId="77777777" w:rsidR="00350970" w:rsidRDefault="00350970"/>
    <w:sectPr w:rsidR="00350970" w:rsidSect="000A18B4">
      <w:headerReference w:type="even" r:id="rId6"/>
      <w:footnotePr>
        <w:numFmt w:val="chicago"/>
        <w:numRestart w:val="eachSect"/>
      </w:footnotePr>
      <w:pgSz w:w="11906" w:h="16838"/>
      <w:pgMar w:top="567" w:right="567" w:bottom="851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295E5" w14:textId="77777777" w:rsidR="00000000" w:rsidRDefault="000A18B4">
      <w:r>
        <w:separator/>
      </w:r>
    </w:p>
  </w:endnote>
  <w:endnote w:type="continuationSeparator" w:id="0">
    <w:p w14:paraId="3EB309A3" w14:textId="77777777" w:rsidR="00000000" w:rsidRDefault="000A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CF3CB" w14:textId="77777777" w:rsidR="00000000" w:rsidRDefault="000A18B4">
      <w:r>
        <w:separator/>
      </w:r>
    </w:p>
  </w:footnote>
  <w:footnote w:type="continuationSeparator" w:id="0">
    <w:p w14:paraId="71284AD2" w14:textId="77777777" w:rsidR="00000000" w:rsidRDefault="000A1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581B2" w14:textId="77777777" w:rsidR="00215D37" w:rsidRDefault="000A18B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Fmt w:val="chicago"/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C8"/>
    <w:rsid w:val="000A18B4"/>
    <w:rsid w:val="00350970"/>
    <w:rsid w:val="005738C8"/>
    <w:rsid w:val="00A7387B"/>
    <w:rsid w:val="00AE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21761-69C7-4B26-A330-4F96953A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87B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38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387B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titlep">
    <w:name w:val="titlep"/>
    <w:basedOn w:val="a"/>
    <w:uiPriority w:val="99"/>
    <w:rsid w:val="00A7387B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A7387B"/>
    <w:pPr>
      <w:jc w:val="right"/>
    </w:pPr>
    <w:rPr>
      <w:sz w:val="22"/>
      <w:szCs w:val="22"/>
    </w:rPr>
  </w:style>
  <w:style w:type="paragraph" w:customStyle="1" w:styleId="snoski">
    <w:name w:val="snoski"/>
    <w:basedOn w:val="a"/>
    <w:rsid w:val="00A7387B"/>
    <w:pPr>
      <w:ind w:firstLine="567"/>
      <w:jc w:val="both"/>
    </w:pPr>
    <w:rPr>
      <w:sz w:val="20"/>
      <w:szCs w:val="20"/>
    </w:rPr>
  </w:style>
  <w:style w:type="paragraph" w:customStyle="1" w:styleId="table10">
    <w:name w:val="table10"/>
    <w:basedOn w:val="a"/>
    <w:rsid w:val="00A7387B"/>
    <w:rPr>
      <w:sz w:val="20"/>
      <w:szCs w:val="20"/>
    </w:rPr>
  </w:style>
  <w:style w:type="paragraph" w:customStyle="1" w:styleId="append">
    <w:name w:val="append"/>
    <w:basedOn w:val="a"/>
    <w:rsid w:val="00A7387B"/>
    <w:rPr>
      <w:sz w:val="22"/>
      <w:szCs w:val="22"/>
    </w:rPr>
  </w:style>
  <w:style w:type="paragraph" w:customStyle="1" w:styleId="append1">
    <w:name w:val="append1"/>
    <w:basedOn w:val="a"/>
    <w:rsid w:val="00A7387B"/>
    <w:pPr>
      <w:spacing w:after="28"/>
    </w:pPr>
    <w:rPr>
      <w:sz w:val="22"/>
      <w:szCs w:val="22"/>
    </w:rPr>
  </w:style>
  <w:style w:type="paragraph" w:customStyle="1" w:styleId="newncpi">
    <w:name w:val="newncpi"/>
    <w:basedOn w:val="a"/>
    <w:rsid w:val="00A7387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A7387B"/>
    <w:pPr>
      <w:jc w:val="both"/>
    </w:pPr>
    <w:rPr>
      <w:sz w:val="24"/>
      <w:szCs w:val="24"/>
    </w:rPr>
  </w:style>
  <w:style w:type="paragraph" w:customStyle="1" w:styleId="p-consnonformat">
    <w:name w:val="p-consnonformat"/>
    <w:basedOn w:val="a"/>
    <w:rsid w:val="00A7387B"/>
    <w:pPr>
      <w:spacing w:before="100" w:beforeAutospacing="1" w:after="100" w:afterAutospacing="1"/>
    </w:pPr>
    <w:rPr>
      <w:sz w:val="24"/>
      <w:szCs w:val="24"/>
    </w:rPr>
  </w:style>
  <w:style w:type="character" w:customStyle="1" w:styleId="h-consnonformat">
    <w:name w:val="h-consnonformat"/>
    <w:rsid w:val="00A7387B"/>
  </w:style>
  <w:style w:type="paragraph" w:customStyle="1" w:styleId="p-normal">
    <w:name w:val="p-normal"/>
    <w:basedOn w:val="a"/>
    <w:rsid w:val="00A7387B"/>
    <w:pPr>
      <w:spacing w:before="100" w:beforeAutospacing="1" w:after="100" w:afterAutospacing="1"/>
    </w:pPr>
    <w:rPr>
      <w:sz w:val="24"/>
      <w:szCs w:val="24"/>
    </w:rPr>
  </w:style>
  <w:style w:type="character" w:customStyle="1" w:styleId="word-wrapper">
    <w:name w:val="word-wrapper"/>
    <w:rsid w:val="00A7387B"/>
  </w:style>
  <w:style w:type="character" w:customStyle="1" w:styleId="fake-non-breaking-space">
    <w:name w:val="fake-non-breaking-space"/>
    <w:rsid w:val="00A7387B"/>
  </w:style>
  <w:style w:type="paragraph" w:styleId="a5">
    <w:name w:val="footer"/>
    <w:basedOn w:val="a"/>
    <w:link w:val="a6"/>
    <w:uiPriority w:val="99"/>
    <w:unhideWhenUsed/>
    <w:rsid w:val="000A18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A18B4"/>
    <w:rPr>
      <w:rFonts w:ascii="Times New Roman" w:eastAsia="Times New Roman" w:hAnsi="Times New Roman" w:cs="Times New Roman"/>
      <w:sz w:val="30"/>
      <w:szCs w:val="3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EFF08103</Template>
  <TotalTime>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Баранова Антоновна</dc:creator>
  <cp:keywords/>
  <dc:description/>
  <cp:lastModifiedBy>Юлия Бирук</cp:lastModifiedBy>
  <cp:revision>3</cp:revision>
  <dcterms:created xsi:type="dcterms:W3CDTF">2022-09-10T10:57:00Z</dcterms:created>
  <dcterms:modified xsi:type="dcterms:W3CDTF">2022-09-10T10:59:00Z</dcterms:modified>
</cp:coreProperties>
</file>